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DE4" w:rsidRPr="001C58D8" w:rsidRDefault="0031075A" w:rsidP="001C58D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0050" cy="542925"/>
            <wp:effectExtent l="19050" t="0" r="0" b="0"/>
            <wp:docPr id="1" name="Рисунок 1" descr="D:\Documents and Settings\Иван\Desktop\bgo_mini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Documents and Settings\Иван\Desktop\bgo_mini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8D8" w:rsidRPr="00704961" w:rsidRDefault="001C58D8" w:rsidP="001C58D8">
      <w:pPr>
        <w:pStyle w:val="a5"/>
        <w:jc w:val="center"/>
        <w:rPr>
          <w:rFonts w:ascii="Times New Roman" w:hAnsi="Times New Roman"/>
          <w:b/>
          <w:sz w:val="32"/>
          <w:szCs w:val="28"/>
        </w:rPr>
      </w:pPr>
      <w:r w:rsidRPr="006D3C8E">
        <w:rPr>
          <w:rFonts w:ascii="Times New Roman" w:hAnsi="Times New Roman"/>
          <w:b/>
          <w:sz w:val="32"/>
          <w:szCs w:val="28"/>
        </w:rPr>
        <w:t>Администрация Бисертского городского округа</w:t>
      </w:r>
    </w:p>
    <w:p w:rsidR="001C58D8" w:rsidRPr="006D3C8E" w:rsidRDefault="001C58D8" w:rsidP="00216217">
      <w:pPr>
        <w:pStyle w:val="a5"/>
        <w:pBdr>
          <w:bottom w:val="thinThickSmallGap" w:sz="24" w:space="1" w:color="auto"/>
        </w:pBdr>
        <w:jc w:val="center"/>
        <w:rPr>
          <w:rFonts w:ascii="Times New Roman" w:hAnsi="Times New Roman"/>
          <w:b/>
          <w:sz w:val="32"/>
          <w:szCs w:val="28"/>
        </w:rPr>
      </w:pPr>
      <w:r w:rsidRPr="006D3C8E">
        <w:rPr>
          <w:rFonts w:ascii="Times New Roman" w:hAnsi="Times New Roman"/>
          <w:b/>
          <w:sz w:val="32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/>
      </w:tblPr>
      <w:tblGrid>
        <w:gridCol w:w="2727"/>
        <w:gridCol w:w="576"/>
        <w:gridCol w:w="1689"/>
        <w:gridCol w:w="1690"/>
        <w:gridCol w:w="406"/>
        <w:gridCol w:w="2835"/>
      </w:tblGrid>
      <w:tr w:rsidR="00704961" w:rsidRPr="00704961"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704961" w:rsidRPr="00704961" w:rsidRDefault="00BC6927" w:rsidP="0031075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14.12.2018</w:t>
            </w:r>
          </w:p>
        </w:tc>
        <w:tc>
          <w:tcPr>
            <w:tcW w:w="576" w:type="dxa"/>
            <w:shd w:val="clear" w:color="auto" w:fill="auto"/>
          </w:tcPr>
          <w:p w:rsidR="00704961" w:rsidRPr="00704961" w:rsidRDefault="00704961" w:rsidP="007049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704961" w:rsidRPr="00704961" w:rsidRDefault="00704961" w:rsidP="007049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704961" w:rsidRPr="00704961" w:rsidRDefault="00704961" w:rsidP="007049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04961" w:rsidRPr="00704961" w:rsidRDefault="00704961" w:rsidP="007049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96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04961" w:rsidRPr="00704961" w:rsidRDefault="00BC6927" w:rsidP="0070496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</w:t>
            </w:r>
          </w:p>
        </w:tc>
      </w:tr>
    </w:tbl>
    <w:p w:rsidR="006D3C8E" w:rsidRDefault="006D3C8E" w:rsidP="00C97860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D3C8E">
        <w:rPr>
          <w:rFonts w:ascii="Times New Roman" w:hAnsi="Times New Roman"/>
          <w:sz w:val="28"/>
          <w:szCs w:val="28"/>
        </w:rPr>
        <w:t>п</w:t>
      </w:r>
      <w:r w:rsidR="00A46071">
        <w:rPr>
          <w:rFonts w:ascii="Times New Roman" w:hAnsi="Times New Roman"/>
          <w:sz w:val="28"/>
          <w:szCs w:val="28"/>
        </w:rPr>
        <w:t>гт</w:t>
      </w:r>
      <w:r w:rsidRPr="006D3C8E">
        <w:rPr>
          <w:rFonts w:ascii="Times New Roman" w:hAnsi="Times New Roman"/>
          <w:sz w:val="28"/>
          <w:szCs w:val="28"/>
        </w:rPr>
        <w:t xml:space="preserve">. Бисерть </w:t>
      </w:r>
    </w:p>
    <w:p w:rsidR="001C58D8" w:rsidRDefault="001C58D8" w:rsidP="006D3C8E">
      <w:pPr>
        <w:pStyle w:val="a5"/>
        <w:jc w:val="center"/>
      </w:pPr>
    </w:p>
    <w:p w:rsidR="00B016F4" w:rsidRDefault="00B016F4" w:rsidP="00B016F4">
      <w:pPr>
        <w:jc w:val="center"/>
        <w:rPr>
          <w:b/>
          <w:i/>
          <w:szCs w:val="28"/>
        </w:rPr>
      </w:pPr>
    </w:p>
    <w:p w:rsidR="00A46071" w:rsidRPr="00A46071" w:rsidRDefault="007E1662" w:rsidP="00B016F4">
      <w:pPr>
        <w:jc w:val="center"/>
        <w:rPr>
          <w:b/>
          <w:color w:val="000000"/>
        </w:rPr>
      </w:pPr>
      <w:r w:rsidRPr="007E1662">
        <w:rPr>
          <w:b/>
          <w:szCs w:val="28"/>
        </w:rPr>
        <w:t>Об участии во Всероссийском конкурсе</w:t>
      </w:r>
      <w:r>
        <w:rPr>
          <w:b/>
          <w:szCs w:val="28"/>
        </w:rPr>
        <w:t xml:space="preserve">  </w:t>
      </w:r>
      <w:r w:rsidRPr="007E1662">
        <w:rPr>
          <w:b/>
          <w:color w:val="000000"/>
          <w:szCs w:val="28"/>
        </w:rPr>
        <w:t>лучших проектов создания комфортной городской среды в малых городах и исторических поселениях</w:t>
      </w:r>
      <w:r w:rsidRPr="007E1662">
        <w:rPr>
          <w:b/>
          <w:szCs w:val="28"/>
        </w:rPr>
        <w:t xml:space="preserve"> </w:t>
      </w:r>
      <w:r w:rsidR="00D10292">
        <w:rPr>
          <w:b/>
          <w:szCs w:val="28"/>
        </w:rPr>
        <w:t>в 2019 году</w:t>
      </w:r>
    </w:p>
    <w:p w:rsidR="00353338" w:rsidRDefault="00A46071" w:rsidP="00B016F4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10292" w:rsidRDefault="00D10292" w:rsidP="00D10292">
      <w:pPr>
        <w:ind w:firstLine="709"/>
        <w:jc w:val="both"/>
        <w:outlineLvl w:val="0"/>
        <w:rPr>
          <w:szCs w:val="28"/>
        </w:rPr>
      </w:pPr>
      <w:proofErr w:type="gramStart"/>
      <w:r w:rsidRPr="00E27B9A">
        <w:rPr>
          <w:szCs w:val="28"/>
        </w:rPr>
        <w:t>В соответствии</w:t>
      </w:r>
      <w:r>
        <w:rPr>
          <w:szCs w:val="28"/>
        </w:rPr>
        <w:t xml:space="preserve"> с </w:t>
      </w:r>
      <w:r>
        <w:t xml:space="preserve">Федеральным законом от 06 октября </w:t>
      </w:r>
      <w:r>
        <w:br/>
        <w:t xml:space="preserve">2003 года № 131-ФЗ «Об общих принципах организации местного самоуправления в Российской Федерации», </w:t>
      </w:r>
      <w:r w:rsidRPr="00D10292">
        <w:rPr>
          <w:bCs/>
          <w:kern w:val="36"/>
          <w:szCs w:val="28"/>
        </w:rPr>
        <w:t>Постановление</w:t>
      </w:r>
      <w:r>
        <w:rPr>
          <w:bCs/>
          <w:kern w:val="36"/>
          <w:szCs w:val="28"/>
        </w:rPr>
        <w:t>м Правительства Российской Федерации</w:t>
      </w:r>
      <w:r w:rsidRPr="00D10292">
        <w:rPr>
          <w:bCs/>
          <w:kern w:val="36"/>
          <w:szCs w:val="28"/>
        </w:rPr>
        <w:t xml:space="preserve"> от 07.03.2018 </w:t>
      </w:r>
      <w:r>
        <w:rPr>
          <w:bCs/>
          <w:kern w:val="36"/>
          <w:szCs w:val="28"/>
        </w:rPr>
        <w:t>№</w:t>
      </w:r>
      <w:r w:rsidRPr="00D10292">
        <w:rPr>
          <w:bCs/>
          <w:kern w:val="36"/>
          <w:szCs w:val="28"/>
        </w:rPr>
        <w:t xml:space="preserve"> 237 </w:t>
      </w:r>
      <w:r>
        <w:rPr>
          <w:bCs/>
          <w:kern w:val="36"/>
          <w:szCs w:val="28"/>
        </w:rPr>
        <w:t>«</w:t>
      </w:r>
      <w:r w:rsidRPr="00D10292">
        <w:rPr>
          <w:bCs/>
          <w:kern w:val="36"/>
          <w:szCs w:val="28"/>
        </w:rPr>
        <w:t>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- победителей Всероссийского конкурса лучших проектов созд</w:t>
      </w:r>
      <w:r>
        <w:rPr>
          <w:bCs/>
          <w:kern w:val="36"/>
          <w:szCs w:val="28"/>
        </w:rPr>
        <w:t>ания комфортной городской среды», в</w:t>
      </w:r>
      <w:r w:rsidR="00A46071" w:rsidRPr="007E1662">
        <w:rPr>
          <w:szCs w:val="28"/>
        </w:rPr>
        <w:t xml:space="preserve"> целях подготовки заявки  </w:t>
      </w:r>
      <w:r w:rsidR="00A46071" w:rsidRPr="007E1662">
        <w:rPr>
          <w:color w:val="000000"/>
          <w:szCs w:val="28"/>
        </w:rPr>
        <w:t>на участие</w:t>
      </w:r>
      <w:proofErr w:type="gramEnd"/>
      <w:r w:rsidR="00A46071" w:rsidRPr="007E1662">
        <w:rPr>
          <w:color w:val="000000"/>
          <w:szCs w:val="28"/>
        </w:rPr>
        <w:t xml:space="preserve"> Бисертского городского округа во Всероссийском конкурсе лучших проектов создания комфортной городской среды в малых городах и исторических поселениях</w:t>
      </w:r>
      <w:r w:rsidR="00F423A1" w:rsidRPr="007E1662">
        <w:rPr>
          <w:szCs w:val="28"/>
        </w:rPr>
        <w:t>, руководствуясь ст. 26  Устава Бисертского городского округа, администрация Бисертского городского округа</w:t>
      </w:r>
    </w:p>
    <w:p w:rsidR="00F423A1" w:rsidRPr="00D10292" w:rsidRDefault="00F423A1" w:rsidP="00D10292">
      <w:pPr>
        <w:ind w:firstLine="567"/>
        <w:jc w:val="both"/>
        <w:outlineLvl w:val="0"/>
        <w:rPr>
          <w:szCs w:val="28"/>
        </w:rPr>
      </w:pPr>
      <w:r w:rsidRPr="00D10292">
        <w:rPr>
          <w:b/>
          <w:szCs w:val="28"/>
        </w:rPr>
        <w:t>ПОСТАНОВЛЯЕТ:</w:t>
      </w:r>
      <w:r w:rsidRPr="00D10292">
        <w:rPr>
          <w:szCs w:val="28"/>
        </w:rPr>
        <w:t xml:space="preserve"> </w:t>
      </w:r>
    </w:p>
    <w:p w:rsidR="007E1662" w:rsidRDefault="007E1662" w:rsidP="00D10292">
      <w:pPr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r w:rsidRPr="00EB6EB9">
        <w:rPr>
          <w:szCs w:val="28"/>
        </w:rPr>
        <w:t>Принять участие</w:t>
      </w:r>
      <w:r w:rsidRPr="00EB6EB9">
        <w:rPr>
          <w:rFonts w:ascii="Calibri" w:hAnsi="Calibri"/>
          <w:szCs w:val="28"/>
          <w:lang w:eastAsia="en-US"/>
        </w:rPr>
        <w:t xml:space="preserve"> </w:t>
      </w:r>
      <w:r w:rsidRPr="00EB6EB9">
        <w:rPr>
          <w:szCs w:val="28"/>
        </w:rPr>
        <w:t xml:space="preserve">во Всероссийском конкурсе </w:t>
      </w:r>
      <w:r w:rsidR="00D969F4" w:rsidRPr="00D969F4">
        <w:rPr>
          <w:color w:val="000000"/>
          <w:szCs w:val="28"/>
        </w:rPr>
        <w:t>лучших проектов создания комфортной городской среды в малых городах и исторических поселениях</w:t>
      </w:r>
      <w:r w:rsidR="00D969F4" w:rsidRPr="00D969F4">
        <w:rPr>
          <w:szCs w:val="28"/>
        </w:rPr>
        <w:t xml:space="preserve"> </w:t>
      </w:r>
      <w:r w:rsidR="00D10292">
        <w:rPr>
          <w:szCs w:val="28"/>
        </w:rPr>
        <w:t>в 2019 году</w:t>
      </w:r>
      <w:r>
        <w:rPr>
          <w:szCs w:val="28"/>
        </w:rPr>
        <w:t xml:space="preserve"> (далее - Всероссийский конкурс)</w:t>
      </w:r>
      <w:r w:rsidRPr="00EB6EB9">
        <w:rPr>
          <w:szCs w:val="28"/>
        </w:rPr>
        <w:t>.</w:t>
      </w:r>
    </w:p>
    <w:p w:rsidR="007E1662" w:rsidRDefault="007E1662" w:rsidP="007E166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Pr="00EB6EB9">
        <w:rPr>
          <w:szCs w:val="28"/>
        </w:rPr>
        <w:t>Начать прием предложений от населения по</w:t>
      </w:r>
      <w:r w:rsidR="0031075A">
        <w:rPr>
          <w:szCs w:val="28"/>
        </w:rPr>
        <w:t xml:space="preserve"> определению</w:t>
      </w:r>
      <w:r w:rsidRPr="00EB6EB9">
        <w:rPr>
          <w:szCs w:val="28"/>
        </w:rPr>
        <w:t xml:space="preserve"> общественной территории в</w:t>
      </w:r>
      <w:r w:rsidR="0031075A">
        <w:rPr>
          <w:szCs w:val="28"/>
        </w:rPr>
        <w:t xml:space="preserve"> пг</w:t>
      </w:r>
      <w:r>
        <w:rPr>
          <w:szCs w:val="28"/>
        </w:rPr>
        <w:t>т. Бисерть,</w:t>
      </w:r>
      <w:r w:rsidRPr="00EB6EB9">
        <w:rPr>
          <w:szCs w:val="28"/>
        </w:rPr>
        <w:t xml:space="preserve"> </w:t>
      </w:r>
      <w:proofErr w:type="gramStart"/>
      <w:r w:rsidRPr="00EB6EB9">
        <w:rPr>
          <w:szCs w:val="28"/>
        </w:rPr>
        <w:t>рекомендуемой</w:t>
      </w:r>
      <w:proofErr w:type="gramEnd"/>
      <w:r w:rsidRPr="00EB6EB9">
        <w:rPr>
          <w:szCs w:val="28"/>
        </w:rPr>
        <w:t xml:space="preserve"> для участ</w:t>
      </w:r>
      <w:r>
        <w:rPr>
          <w:szCs w:val="28"/>
        </w:rPr>
        <w:t>и</w:t>
      </w:r>
      <w:r w:rsidR="00E30EAB">
        <w:rPr>
          <w:szCs w:val="28"/>
        </w:rPr>
        <w:t>я во Всероссийском конкурсе с 1</w:t>
      </w:r>
      <w:r w:rsidR="00D10292">
        <w:rPr>
          <w:szCs w:val="28"/>
        </w:rPr>
        <w:t>8</w:t>
      </w:r>
      <w:r w:rsidR="00E30EAB">
        <w:rPr>
          <w:szCs w:val="28"/>
        </w:rPr>
        <w:t>.12</w:t>
      </w:r>
      <w:r w:rsidRPr="00EB6EB9">
        <w:rPr>
          <w:szCs w:val="28"/>
        </w:rPr>
        <w:t xml:space="preserve">.2018 по </w:t>
      </w:r>
      <w:r w:rsidR="00941C52">
        <w:rPr>
          <w:szCs w:val="28"/>
        </w:rPr>
        <w:t>10.01.2019</w:t>
      </w:r>
      <w:r w:rsidRPr="00EB6EB9">
        <w:rPr>
          <w:szCs w:val="28"/>
        </w:rPr>
        <w:t xml:space="preserve"> года</w:t>
      </w:r>
      <w:r w:rsidR="00D10292">
        <w:rPr>
          <w:szCs w:val="28"/>
        </w:rPr>
        <w:t xml:space="preserve"> включительно</w:t>
      </w:r>
      <w:r w:rsidRPr="00EB6EB9">
        <w:rPr>
          <w:szCs w:val="28"/>
        </w:rPr>
        <w:t>.</w:t>
      </w:r>
    </w:p>
    <w:p w:rsidR="007E1662" w:rsidRPr="007E1662" w:rsidRDefault="007E1662" w:rsidP="007E166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7E1662">
        <w:rPr>
          <w:szCs w:val="28"/>
        </w:rPr>
        <w:t>3. Определить места для приема предложений от населения:</w:t>
      </w:r>
    </w:p>
    <w:p w:rsidR="007E1662" w:rsidRPr="007E1662" w:rsidRDefault="007E1662" w:rsidP="00D969F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7E1662">
        <w:rPr>
          <w:szCs w:val="28"/>
        </w:rPr>
        <w:t xml:space="preserve">- администрация Бисертского городского округа нарочно по адресу: </w:t>
      </w:r>
      <w:r w:rsidR="0031075A">
        <w:rPr>
          <w:szCs w:val="28"/>
        </w:rPr>
        <w:br/>
      </w:r>
      <w:r w:rsidRPr="007E1662">
        <w:rPr>
          <w:szCs w:val="28"/>
        </w:rPr>
        <w:t xml:space="preserve">пгт. Бисерть, ул. Октябрьская, дом 1, </w:t>
      </w:r>
      <w:proofErr w:type="spellStart"/>
      <w:r w:rsidRPr="007E1662">
        <w:rPr>
          <w:szCs w:val="28"/>
        </w:rPr>
        <w:t>каб</w:t>
      </w:r>
      <w:proofErr w:type="spellEnd"/>
      <w:r w:rsidRPr="007E1662">
        <w:rPr>
          <w:szCs w:val="28"/>
        </w:rPr>
        <w:t xml:space="preserve">. 206  (отдел по ЖКХ), в рабочие дни с понедельника по четверг с 8.00 до 17.15 и в пятницу с 8.00 до 16. 00 с перерывом на обед с 12.00 </w:t>
      </w:r>
      <w:proofErr w:type="gramStart"/>
      <w:r w:rsidRPr="007E1662">
        <w:rPr>
          <w:szCs w:val="28"/>
        </w:rPr>
        <w:t>до</w:t>
      </w:r>
      <w:proofErr w:type="gramEnd"/>
      <w:r w:rsidRPr="007E1662">
        <w:rPr>
          <w:szCs w:val="28"/>
        </w:rPr>
        <w:t xml:space="preserve"> 13.00;</w:t>
      </w:r>
    </w:p>
    <w:p w:rsidR="007E1662" w:rsidRDefault="00D10292" w:rsidP="00D969F4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7E1662" w:rsidRPr="007E1662">
        <w:rPr>
          <w:szCs w:val="28"/>
        </w:rPr>
        <w:t>на электронную почту</w:t>
      </w:r>
      <w:r w:rsidR="001C2666">
        <w:rPr>
          <w:szCs w:val="28"/>
        </w:rPr>
        <w:t xml:space="preserve"> </w:t>
      </w:r>
      <w:hyperlink r:id="rId6" w:history="1">
        <w:r w:rsidR="007E1662" w:rsidRPr="007E1662">
          <w:rPr>
            <w:rStyle w:val="ac"/>
            <w:szCs w:val="28"/>
          </w:rPr>
          <w:t>bisert.</w:t>
        </w:r>
        <w:r w:rsidR="007E1662" w:rsidRPr="007E1662">
          <w:rPr>
            <w:rStyle w:val="ac"/>
            <w:szCs w:val="28"/>
            <w:lang w:val="en-US"/>
          </w:rPr>
          <w:t>go</w:t>
        </w:r>
        <w:r w:rsidR="007E1662" w:rsidRPr="007E1662">
          <w:rPr>
            <w:rStyle w:val="ac"/>
            <w:szCs w:val="28"/>
          </w:rPr>
          <w:t>@</w:t>
        </w:r>
        <w:r w:rsidR="007E1662" w:rsidRPr="007E1662">
          <w:rPr>
            <w:rStyle w:val="ac"/>
            <w:szCs w:val="28"/>
            <w:lang w:val="en-US"/>
          </w:rPr>
          <w:t>egov</w:t>
        </w:r>
        <w:r w:rsidR="007E1662" w:rsidRPr="007E1662">
          <w:rPr>
            <w:rStyle w:val="ac"/>
            <w:szCs w:val="28"/>
          </w:rPr>
          <w:t>66.</w:t>
        </w:r>
        <w:r w:rsidR="007E1662" w:rsidRPr="007E1662">
          <w:rPr>
            <w:rStyle w:val="ac"/>
            <w:szCs w:val="28"/>
            <w:lang w:val="en-US"/>
          </w:rPr>
          <w:t>ru</w:t>
        </w:r>
      </w:hyperlink>
      <w:r w:rsidR="00FD1FF4">
        <w:rPr>
          <w:szCs w:val="28"/>
        </w:rPr>
        <w:t>;</w:t>
      </w:r>
    </w:p>
    <w:p w:rsidR="00FD1FF4" w:rsidRDefault="00FD1FF4" w:rsidP="00D969F4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- ТЦ «Кристалл» 2 этаж пгт. Бисерть, ул. Тимирязева, 18 а (ящик для приема предложений).</w:t>
      </w:r>
    </w:p>
    <w:p w:rsidR="00D10292" w:rsidRPr="007E1662" w:rsidRDefault="00D10292" w:rsidP="00D10292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4. Утвердить форму предложения по определению общественной территории (прилагается).</w:t>
      </w:r>
    </w:p>
    <w:p w:rsidR="00F423A1" w:rsidRPr="00D969F4" w:rsidRDefault="00D10292" w:rsidP="00DC0115">
      <w:pPr>
        <w:pStyle w:val="a9"/>
        <w:ind w:firstLine="540"/>
        <w:rPr>
          <w:szCs w:val="28"/>
        </w:rPr>
      </w:pPr>
      <w:r>
        <w:rPr>
          <w:szCs w:val="28"/>
        </w:rPr>
        <w:t>5</w:t>
      </w:r>
      <w:r w:rsidR="00F423A1" w:rsidRPr="00D969F4">
        <w:rPr>
          <w:szCs w:val="28"/>
        </w:rPr>
        <w:t xml:space="preserve">. </w:t>
      </w:r>
      <w:r>
        <w:rPr>
          <w:szCs w:val="28"/>
        </w:rPr>
        <w:t>Н</w:t>
      </w:r>
      <w:r w:rsidR="00604672">
        <w:rPr>
          <w:bCs/>
          <w:szCs w:val="28"/>
        </w:rPr>
        <w:t xml:space="preserve">астоящее постановление </w:t>
      </w:r>
      <w:r>
        <w:rPr>
          <w:bCs/>
          <w:szCs w:val="28"/>
        </w:rPr>
        <w:t xml:space="preserve">опубликовать </w:t>
      </w:r>
      <w:r w:rsidR="00604672">
        <w:rPr>
          <w:bCs/>
          <w:szCs w:val="28"/>
        </w:rPr>
        <w:t>в газете «Бисертские Вести» и на официальном сайте администрации Бисертского городского округа.</w:t>
      </w:r>
    </w:p>
    <w:p w:rsidR="00F423A1" w:rsidRPr="00D969F4" w:rsidRDefault="00D10292" w:rsidP="00DC0115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423A1" w:rsidRPr="00D969F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423A1" w:rsidRPr="00D969F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423A1" w:rsidRPr="00D969F4">
        <w:rPr>
          <w:rFonts w:ascii="Times New Roman" w:hAnsi="Times New Roman"/>
          <w:sz w:val="28"/>
          <w:szCs w:val="28"/>
        </w:rPr>
        <w:t xml:space="preserve"> исполнением настоящего постановления</w:t>
      </w:r>
      <w:r w:rsidR="00A46071" w:rsidRPr="00D969F4">
        <w:rPr>
          <w:rFonts w:ascii="Times New Roman" w:hAnsi="Times New Roman"/>
          <w:sz w:val="28"/>
          <w:szCs w:val="28"/>
        </w:rPr>
        <w:t xml:space="preserve"> оставляю за собой</w:t>
      </w:r>
      <w:r w:rsidR="00F423A1" w:rsidRPr="00D969F4">
        <w:rPr>
          <w:rFonts w:ascii="Times New Roman" w:hAnsi="Times New Roman"/>
          <w:sz w:val="28"/>
          <w:szCs w:val="28"/>
        </w:rPr>
        <w:t>.</w:t>
      </w:r>
    </w:p>
    <w:p w:rsidR="00E30EAB" w:rsidRDefault="00E30EAB" w:rsidP="00C97860">
      <w:pPr>
        <w:autoSpaceDE w:val="0"/>
        <w:autoSpaceDN w:val="0"/>
        <w:adjustRightInd w:val="0"/>
        <w:jc w:val="both"/>
        <w:rPr>
          <w:szCs w:val="28"/>
        </w:rPr>
      </w:pPr>
    </w:p>
    <w:p w:rsidR="00C97860" w:rsidRDefault="00C97860" w:rsidP="00C97860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Глава Бисертского</w:t>
      </w:r>
    </w:p>
    <w:p w:rsidR="00D969F4" w:rsidRDefault="00C97860" w:rsidP="00FD1F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351A2F">
        <w:rPr>
          <w:szCs w:val="28"/>
        </w:rPr>
        <w:t xml:space="preserve">   </w:t>
      </w:r>
      <w:r w:rsidR="008E54BA">
        <w:rPr>
          <w:szCs w:val="28"/>
        </w:rPr>
        <w:t>В.С. Суровцева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D10292" w:rsidTr="00D10292">
        <w:tc>
          <w:tcPr>
            <w:tcW w:w="5068" w:type="dxa"/>
          </w:tcPr>
          <w:p w:rsidR="00D10292" w:rsidRDefault="00D10292" w:rsidP="00E30EA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069" w:type="dxa"/>
          </w:tcPr>
          <w:p w:rsidR="00FD1FF4" w:rsidRDefault="00FD1FF4" w:rsidP="00E30EAB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10292" w:rsidRDefault="00D10292" w:rsidP="00E30EA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Приложение </w:t>
            </w:r>
          </w:p>
          <w:p w:rsidR="00D10292" w:rsidRDefault="00D10292" w:rsidP="00E30EA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 Бисертского городского округа</w:t>
            </w:r>
          </w:p>
          <w:p w:rsidR="00D10292" w:rsidRDefault="00BC6927" w:rsidP="00BC6927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от 14.12.2018 </w:t>
            </w:r>
            <w:r w:rsidR="00D10292">
              <w:rPr>
                <w:szCs w:val="28"/>
              </w:rPr>
              <w:t xml:space="preserve"> № </w:t>
            </w:r>
            <w:r>
              <w:rPr>
                <w:szCs w:val="28"/>
              </w:rPr>
              <w:t>325</w:t>
            </w:r>
          </w:p>
        </w:tc>
      </w:tr>
    </w:tbl>
    <w:p w:rsidR="00D10292" w:rsidRDefault="00D10292" w:rsidP="00E30EAB">
      <w:pPr>
        <w:autoSpaceDE w:val="0"/>
        <w:autoSpaceDN w:val="0"/>
        <w:adjustRightInd w:val="0"/>
        <w:rPr>
          <w:szCs w:val="28"/>
        </w:rPr>
      </w:pPr>
    </w:p>
    <w:p w:rsidR="00D10292" w:rsidRDefault="00D10292" w:rsidP="00E30EAB">
      <w:pPr>
        <w:autoSpaceDE w:val="0"/>
        <w:autoSpaceDN w:val="0"/>
        <w:adjustRightInd w:val="0"/>
        <w:rPr>
          <w:szCs w:val="28"/>
        </w:rPr>
      </w:pPr>
    </w:p>
    <w:p w:rsidR="00D10292" w:rsidRPr="00D10292" w:rsidRDefault="00D10292" w:rsidP="00D10292">
      <w:pPr>
        <w:autoSpaceDE w:val="0"/>
        <w:autoSpaceDN w:val="0"/>
        <w:adjustRightInd w:val="0"/>
        <w:jc w:val="center"/>
        <w:rPr>
          <w:szCs w:val="28"/>
        </w:rPr>
      </w:pPr>
      <w:r w:rsidRPr="00D10292">
        <w:rPr>
          <w:szCs w:val="28"/>
        </w:rPr>
        <w:t>Предложение</w:t>
      </w:r>
    </w:p>
    <w:p w:rsidR="00D10292" w:rsidRPr="00D10292" w:rsidRDefault="00D10292" w:rsidP="00D10292">
      <w:pPr>
        <w:autoSpaceDE w:val="0"/>
        <w:autoSpaceDN w:val="0"/>
        <w:adjustRightInd w:val="0"/>
        <w:rPr>
          <w:szCs w:val="28"/>
        </w:rPr>
      </w:pP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b/>
          <w:szCs w:val="28"/>
        </w:rPr>
        <w:t>Куда</w:t>
      </w:r>
      <w:r w:rsidRPr="00D10292">
        <w:rPr>
          <w:szCs w:val="28"/>
        </w:rPr>
        <w:t xml:space="preserve">: в Администрацию Бисертского городского округа 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szCs w:val="28"/>
        </w:rPr>
        <w:t xml:space="preserve">623050, пгт. Бисерть, ул. Октябрьская, д. 1, </w:t>
      </w:r>
      <w:proofErr w:type="spellStart"/>
      <w:r w:rsidRPr="00D10292">
        <w:rPr>
          <w:szCs w:val="28"/>
        </w:rPr>
        <w:t>каб</w:t>
      </w:r>
      <w:proofErr w:type="spellEnd"/>
      <w:r w:rsidRPr="00D10292">
        <w:rPr>
          <w:szCs w:val="28"/>
        </w:rPr>
        <w:t>. 206 (отдел по ЖКХ);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szCs w:val="28"/>
        </w:rPr>
        <w:t xml:space="preserve">электронная почта: </w:t>
      </w:r>
      <w:hyperlink r:id="rId7" w:history="1">
        <w:r w:rsidRPr="00D10292">
          <w:rPr>
            <w:rStyle w:val="ac"/>
            <w:szCs w:val="28"/>
          </w:rPr>
          <w:t>bisert.</w:t>
        </w:r>
        <w:r w:rsidRPr="00D10292">
          <w:rPr>
            <w:rStyle w:val="ac"/>
            <w:szCs w:val="28"/>
            <w:lang w:val="en-US"/>
          </w:rPr>
          <w:t>go</w:t>
        </w:r>
        <w:r w:rsidRPr="00D10292">
          <w:rPr>
            <w:rStyle w:val="ac"/>
            <w:szCs w:val="28"/>
          </w:rPr>
          <w:t>@</w:t>
        </w:r>
        <w:r w:rsidRPr="00D10292">
          <w:rPr>
            <w:rStyle w:val="ac"/>
            <w:szCs w:val="28"/>
            <w:lang w:val="en-US"/>
          </w:rPr>
          <w:t>egov</w:t>
        </w:r>
        <w:r w:rsidRPr="00D10292">
          <w:rPr>
            <w:rStyle w:val="ac"/>
            <w:szCs w:val="28"/>
          </w:rPr>
          <w:t>66.</w:t>
        </w:r>
        <w:r w:rsidRPr="00D10292">
          <w:rPr>
            <w:rStyle w:val="ac"/>
            <w:szCs w:val="28"/>
            <w:lang w:val="en-US"/>
          </w:rPr>
          <w:t>ru</w:t>
        </w:r>
      </w:hyperlink>
      <w:r>
        <w:rPr>
          <w:szCs w:val="28"/>
        </w:rPr>
        <w:t xml:space="preserve"> </w:t>
      </w:r>
      <w:r w:rsidRPr="00D10292">
        <w:rPr>
          <w:szCs w:val="28"/>
        </w:rPr>
        <w:t>или</w:t>
      </w:r>
      <w:r>
        <w:rPr>
          <w:szCs w:val="28"/>
        </w:rPr>
        <w:t xml:space="preserve"> </w:t>
      </w:r>
      <w:hyperlink r:id="rId8" w:history="1">
        <w:r w:rsidRPr="00D10292">
          <w:rPr>
            <w:rStyle w:val="ac"/>
            <w:szCs w:val="28"/>
          </w:rPr>
          <w:t>bis-jkh@yandex.ru</w:t>
        </w:r>
      </w:hyperlink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</w:p>
    <w:p w:rsidR="00D10292" w:rsidRPr="00D10292" w:rsidRDefault="00D10292" w:rsidP="00D10292">
      <w:pPr>
        <w:jc w:val="both"/>
        <w:rPr>
          <w:szCs w:val="28"/>
        </w:rPr>
      </w:pPr>
      <w:r w:rsidRPr="00D10292">
        <w:rPr>
          <w:b/>
          <w:szCs w:val="28"/>
        </w:rPr>
        <w:t>ФИО гражданина, наименование организации</w:t>
      </w:r>
      <w:r>
        <w:rPr>
          <w:szCs w:val="28"/>
        </w:rPr>
        <w:t xml:space="preserve"> </w:t>
      </w:r>
      <w:r w:rsidRPr="00D10292">
        <w:rPr>
          <w:szCs w:val="28"/>
        </w:rPr>
        <w:t>_____________________</w:t>
      </w:r>
      <w:r>
        <w:rPr>
          <w:szCs w:val="28"/>
        </w:rPr>
        <w:t>_____</w:t>
      </w:r>
      <w:r>
        <w:rPr>
          <w:szCs w:val="28"/>
        </w:rPr>
        <w:br/>
        <w:t>__________________________________________________________________</w:t>
      </w:r>
      <w:r>
        <w:rPr>
          <w:szCs w:val="28"/>
        </w:rPr>
        <w:br/>
        <w:t>__________________________________________________________________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b/>
          <w:szCs w:val="28"/>
        </w:rPr>
        <w:t>Местонахождение   гражданина, организации (юридический адрес и (или) почтовый адрес)</w:t>
      </w:r>
      <w:r w:rsidRPr="00D10292">
        <w:rPr>
          <w:szCs w:val="28"/>
        </w:rPr>
        <w:t xml:space="preserve"> _________________________________</w:t>
      </w:r>
      <w:r>
        <w:rPr>
          <w:szCs w:val="28"/>
        </w:rPr>
        <w:t>_______________</w:t>
      </w:r>
      <w:r w:rsidRPr="00D10292">
        <w:rPr>
          <w:szCs w:val="28"/>
        </w:rPr>
        <w:br/>
        <w:t>__________________________________________________________________________________</w:t>
      </w:r>
      <w:r>
        <w:rPr>
          <w:szCs w:val="28"/>
        </w:rPr>
        <w:t>______________________________________________________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b/>
          <w:szCs w:val="28"/>
        </w:rPr>
        <w:t>Номер контактного телефона (факса)</w:t>
      </w:r>
      <w:r w:rsidRPr="00D10292">
        <w:rPr>
          <w:szCs w:val="28"/>
        </w:rPr>
        <w:t xml:space="preserve">  ____</w:t>
      </w:r>
      <w:r>
        <w:rPr>
          <w:szCs w:val="28"/>
        </w:rPr>
        <w:t>______________________________</w:t>
      </w:r>
      <w:r>
        <w:rPr>
          <w:szCs w:val="28"/>
        </w:rPr>
        <w:br/>
      </w:r>
      <w:r w:rsidR="00C80233">
        <w:rPr>
          <w:szCs w:val="28"/>
        </w:rPr>
        <w:t>____________________________________________________________________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</w:p>
    <w:p w:rsidR="00D10292" w:rsidRPr="00C80233" w:rsidRDefault="00D10292" w:rsidP="00D10292">
      <w:pPr>
        <w:autoSpaceDE w:val="0"/>
        <w:autoSpaceDN w:val="0"/>
        <w:adjustRightInd w:val="0"/>
        <w:jc w:val="both"/>
        <w:rPr>
          <w:b/>
          <w:szCs w:val="28"/>
        </w:rPr>
      </w:pPr>
      <w:r w:rsidRPr="00D10292">
        <w:rPr>
          <w:b/>
          <w:szCs w:val="28"/>
        </w:rPr>
        <w:t>Предлагаем общественную территорию, на которой необходимо создание комфортной городской среды: _________________________</w:t>
      </w:r>
      <w:r w:rsidR="00C80233">
        <w:rPr>
          <w:b/>
          <w:szCs w:val="28"/>
        </w:rPr>
        <w:t>___</w:t>
      </w:r>
      <w:r w:rsidRPr="00D10292">
        <w:rPr>
          <w:szCs w:val="28"/>
        </w:rPr>
        <w:t>____________</w:t>
      </w:r>
      <w:r w:rsidR="00C80233">
        <w:rPr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0292" w:rsidRPr="00C80233" w:rsidRDefault="00D10292" w:rsidP="00D1029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80233">
        <w:rPr>
          <w:sz w:val="24"/>
          <w:szCs w:val="24"/>
        </w:rPr>
        <w:t>(наименование общественной территории, кратко изложить суть предложения, обоснования  необходимости его принятия, включая описание проблем, указать круг лиц, интересы которых будут затронуты)</w:t>
      </w:r>
    </w:p>
    <w:p w:rsidR="00D10292" w:rsidRPr="00D10292" w:rsidRDefault="00D10292" w:rsidP="00D10292">
      <w:pPr>
        <w:autoSpaceDE w:val="0"/>
        <w:autoSpaceDN w:val="0"/>
        <w:adjustRightInd w:val="0"/>
        <w:jc w:val="center"/>
        <w:rPr>
          <w:szCs w:val="28"/>
        </w:rPr>
      </w:pP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szCs w:val="28"/>
        </w:rPr>
        <w:t>______________________________________________________________________</w:t>
      </w:r>
    </w:p>
    <w:p w:rsidR="00D10292" w:rsidRPr="00D10292" w:rsidRDefault="00D10292" w:rsidP="00D10292">
      <w:pPr>
        <w:autoSpaceDE w:val="0"/>
        <w:autoSpaceDN w:val="0"/>
        <w:adjustRightInd w:val="0"/>
        <w:jc w:val="center"/>
        <w:rPr>
          <w:szCs w:val="28"/>
        </w:rPr>
      </w:pPr>
      <w:r w:rsidRPr="00D10292">
        <w:rPr>
          <w:szCs w:val="28"/>
        </w:rPr>
        <w:t xml:space="preserve">(подпись, фамилия, имя, отчество </w:t>
      </w:r>
      <w:proofErr w:type="gramStart"/>
      <w:r w:rsidRPr="00D10292">
        <w:rPr>
          <w:szCs w:val="28"/>
        </w:rPr>
        <w:t>подписавшего</w:t>
      </w:r>
      <w:proofErr w:type="gramEnd"/>
      <w:r w:rsidRPr="00D10292">
        <w:rPr>
          <w:szCs w:val="28"/>
        </w:rPr>
        <w:t xml:space="preserve"> предложение)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</w:p>
    <w:p w:rsidR="00D10292" w:rsidRPr="00C80233" w:rsidRDefault="00D10292" w:rsidP="00D102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80233">
        <w:rPr>
          <w:sz w:val="24"/>
          <w:szCs w:val="24"/>
        </w:rPr>
        <w:t xml:space="preserve">Даю  согласие  на  обработку  моих персональных данных в целях рассмотрения предложений  в  соответствии  с действующим законодательством. Персональные данные,  в  отношении  которых  дается настоящее согласие, включают данные, указанные  в  настоящих  предложениях.  </w:t>
      </w:r>
      <w:proofErr w:type="gramStart"/>
      <w:r w:rsidRPr="00C80233">
        <w:rPr>
          <w:sz w:val="24"/>
          <w:szCs w:val="24"/>
        </w:rPr>
        <w:t>Действия  с  персональными  данными включают  в  себя:  обработку  (сбор, систематизацию, накопление, хранение, уточнение,    обновление,   изменение),   использование,   распространение, обеспечение,  блокирование,  уничтожение.</w:t>
      </w:r>
      <w:proofErr w:type="gramEnd"/>
      <w:r w:rsidRPr="00C80233">
        <w:rPr>
          <w:sz w:val="24"/>
          <w:szCs w:val="24"/>
        </w:rPr>
        <w:t xml:space="preserve">  Обработка  персональных  данных: автоматизация   с   использованием   средств  вычислительной  техники,  без использования  средств  автоматизации.  </w:t>
      </w: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</w:p>
    <w:p w:rsidR="00D10292" w:rsidRPr="00D10292" w:rsidRDefault="00D10292" w:rsidP="00D10292">
      <w:pPr>
        <w:autoSpaceDE w:val="0"/>
        <w:autoSpaceDN w:val="0"/>
        <w:adjustRightInd w:val="0"/>
        <w:jc w:val="both"/>
        <w:rPr>
          <w:szCs w:val="28"/>
        </w:rPr>
      </w:pPr>
      <w:r w:rsidRPr="00D10292">
        <w:rPr>
          <w:szCs w:val="28"/>
        </w:rPr>
        <w:t>Личная подпись __________________________ дата __________________</w:t>
      </w:r>
    </w:p>
    <w:p w:rsidR="00D10292" w:rsidRPr="004E1419" w:rsidRDefault="00D10292" w:rsidP="00E30EAB">
      <w:pPr>
        <w:autoSpaceDE w:val="0"/>
        <w:autoSpaceDN w:val="0"/>
        <w:adjustRightInd w:val="0"/>
        <w:rPr>
          <w:szCs w:val="28"/>
        </w:rPr>
      </w:pPr>
    </w:p>
    <w:sectPr w:rsidR="00D10292" w:rsidRPr="004E1419" w:rsidSect="00985ED2">
      <w:pgSz w:w="11906" w:h="16838"/>
      <w:pgMar w:top="540" w:right="567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063AA"/>
    <w:multiLevelType w:val="multilevel"/>
    <w:tmpl w:val="A548310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11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29D42AC"/>
    <w:multiLevelType w:val="hybridMultilevel"/>
    <w:tmpl w:val="7E620FDC"/>
    <w:lvl w:ilvl="0" w:tplc="DE32B70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C0656"/>
    <w:multiLevelType w:val="multilevel"/>
    <w:tmpl w:val="A548310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11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C354376"/>
    <w:multiLevelType w:val="hybridMultilevel"/>
    <w:tmpl w:val="DBDE5ABE"/>
    <w:lvl w:ilvl="0" w:tplc="F200B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384F43"/>
    <w:multiLevelType w:val="hybridMultilevel"/>
    <w:tmpl w:val="05C25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E659D"/>
    <w:multiLevelType w:val="hybridMultilevel"/>
    <w:tmpl w:val="EBB4E4BC"/>
    <w:lvl w:ilvl="0" w:tplc="095A45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EA5E08"/>
    <w:multiLevelType w:val="hybridMultilevel"/>
    <w:tmpl w:val="B1B01DFE"/>
    <w:lvl w:ilvl="0" w:tplc="C79C5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BD4C61"/>
    <w:multiLevelType w:val="multilevel"/>
    <w:tmpl w:val="A548310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11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748860AD"/>
    <w:multiLevelType w:val="hybridMultilevel"/>
    <w:tmpl w:val="4EC66F7A"/>
    <w:lvl w:ilvl="0" w:tplc="7D8CFC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FF35130"/>
    <w:multiLevelType w:val="multilevel"/>
    <w:tmpl w:val="B72A59F2"/>
    <w:lvl w:ilvl="0">
      <w:start w:val="1"/>
      <w:numFmt w:val="decimal"/>
      <w:lvlText w:val="%1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11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F423A1"/>
    <w:rsid w:val="000E7B1F"/>
    <w:rsid w:val="001760CA"/>
    <w:rsid w:val="001C2666"/>
    <w:rsid w:val="001C58D8"/>
    <w:rsid w:val="001D5C2F"/>
    <w:rsid w:val="001D7E0D"/>
    <w:rsid w:val="00216217"/>
    <w:rsid w:val="002E65A7"/>
    <w:rsid w:val="0031075A"/>
    <w:rsid w:val="00351A2F"/>
    <w:rsid w:val="00353338"/>
    <w:rsid w:val="00380577"/>
    <w:rsid w:val="003A2DA1"/>
    <w:rsid w:val="003B122E"/>
    <w:rsid w:val="00423B4D"/>
    <w:rsid w:val="004329F5"/>
    <w:rsid w:val="00464AF5"/>
    <w:rsid w:val="004C150F"/>
    <w:rsid w:val="004E1419"/>
    <w:rsid w:val="00555565"/>
    <w:rsid w:val="00604672"/>
    <w:rsid w:val="006511DB"/>
    <w:rsid w:val="006D3C8E"/>
    <w:rsid w:val="006E4DE4"/>
    <w:rsid w:val="006F1FB5"/>
    <w:rsid w:val="00704961"/>
    <w:rsid w:val="00722F58"/>
    <w:rsid w:val="007C557B"/>
    <w:rsid w:val="007E1662"/>
    <w:rsid w:val="007E3CB9"/>
    <w:rsid w:val="008149E1"/>
    <w:rsid w:val="00850059"/>
    <w:rsid w:val="008866A6"/>
    <w:rsid w:val="008E54BA"/>
    <w:rsid w:val="00941C52"/>
    <w:rsid w:val="00985ED2"/>
    <w:rsid w:val="009C40CB"/>
    <w:rsid w:val="00A14A95"/>
    <w:rsid w:val="00A46071"/>
    <w:rsid w:val="00A56DE6"/>
    <w:rsid w:val="00A716C8"/>
    <w:rsid w:val="00A96111"/>
    <w:rsid w:val="00AB4324"/>
    <w:rsid w:val="00B016F4"/>
    <w:rsid w:val="00B0192E"/>
    <w:rsid w:val="00B20C97"/>
    <w:rsid w:val="00BC6927"/>
    <w:rsid w:val="00C1168C"/>
    <w:rsid w:val="00C80233"/>
    <w:rsid w:val="00C97860"/>
    <w:rsid w:val="00D10292"/>
    <w:rsid w:val="00D969F4"/>
    <w:rsid w:val="00DC0115"/>
    <w:rsid w:val="00E30EAB"/>
    <w:rsid w:val="00E9356E"/>
    <w:rsid w:val="00F423A1"/>
    <w:rsid w:val="00FD1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A6"/>
    <w:rPr>
      <w:rFonts w:ascii="Times New Roman" w:eastAsia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D102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8D8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C58D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58D8"/>
    <w:rPr>
      <w:sz w:val="22"/>
      <w:szCs w:val="22"/>
      <w:lang w:eastAsia="en-US"/>
    </w:rPr>
  </w:style>
  <w:style w:type="paragraph" w:styleId="a6">
    <w:name w:val="Normal (Web)"/>
    <w:basedOn w:val="a"/>
    <w:rsid w:val="008866A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C97860"/>
    <w:pPr>
      <w:ind w:left="720"/>
      <w:contextualSpacing/>
    </w:pPr>
  </w:style>
  <w:style w:type="table" w:styleId="a8">
    <w:name w:val="Table Grid"/>
    <w:basedOn w:val="a1"/>
    <w:uiPriority w:val="59"/>
    <w:rsid w:val="0070496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423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9">
    <w:name w:val="Body Text"/>
    <w:rsid w:val="00F423A1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F423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B016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header"/>
    <w:basedOn w:val="a"/>
    <w:rsid w:val="00555565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"/>
    <w:basedOn w:val="a"/>
    <w:rsid w:val="0055556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c">
    <w:name w:val="Hyperlink"/>
    <w:basedOn w:val="a0"/>
    <w:rsid w:val="007E1662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10292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s-jkh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sert.go@egov66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sert.go@egov66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7;&#1087;&#1077;&#1094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31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4975</CharactersWithSpaces>
  <SharedDoc>false</SharedDoc>
  <HLinks>
    <vt:vector size="12" baseType="variant">
      <vt:variant>
        <vt:i4>2555968</vt:i4>
      </vt:variant>
      <vt:variant>
        <vt:i4>3</vt:i4>
      </vt:variant>
      <vt:variant>
        <vt:i4>0</vt:i4>
      </vt:variant>
      <vt:variant>
        <vt:i4>5</vt:i4>
      </vt:variant>
      <vt:variant>
        <vt:lpwstr>mailto:bisert.go@egov66.ru</vt:lpwstr>
      </vt:variant>
      <vt:variant>
        <vt:lpwstr/>
      </vt:variant>
      <vt:variant>
        <vt:i4>5767210</vt:i4>
      </vt:variant>
      <vt:variant>
        <vt:i4>0</vt:i4>
      </vt:variant>
      <vt:variant>
        <vt:i4>0</vt:i4>
      </vt:variant>
      <vt:variant>
        <vt:i4>5</vt:i4>
      </vt:variant>
      <vt:variant>
        <vt:lpwstr>mailto:bis-jkh@yandex.ru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Марина</cp:lastModifiedBy>
  <cp:revision>11</cp:revision>
  <cp:lastPrinted>2018-12-14T09:48:00Z</cp:lastPrinted>
  <dcterms:created xsi:type="dcterms:W3CDTF">2018-12-14T08:08:00Z</dcterms:created>
  <dcterms:modified xsi:type="dcterms:W3CDTF">2018-12-14T09:49:00Z</dcterms:modified>
</cp:coreProperties>
</file>